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34FED" w14:textId="1D3DFE9B" w:rsidR="000B53F7" w:rsidRPr="00ED7475" w:rsidRDefault="005938EA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 w:rsidRPr="00ED7475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7372CD" w:rsidRPr="00ED7475">
        <w:rPr>
          <w:rFonts w:asciiTheme="minorHAnsi" w:hAnsiTheme="minorHAnsi" w:cstheme="minorHAnsi"/>
          <w:i/>
          <w:sz w:val="22"/>
          <w:szCs w:val="22"/>
        </w:rPr>
        <w:t>10</w:t>
      </w:r>
      <w:r w:rsidRPr="00ED7475">
        <w:rPr>
          <w:rFonts w:asciiTheme="minorHAnsi" w:hAnsiTheme="minorHAnsi" w:cstheme="minorHAnsi"/>
          <w:i/>
          <w:sz w:val="22"/>
          <w:szCs w:val="22"/>
        </w:rPr>
        <w:t xml:space="preserve"> do SWZ</w:t>
      </w:r>
    </w:p>
    <w:p w14:paraId="249DEEFF" w14:textId="77777777" w:rsidR="000B53F7" w:rsidRPr="00ED7475" w:rsidRDefault="000B53F7">
      <w:pPr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22"/>
          <w:szCs w:val="22"/>
        </w:rPr>
      </w:pPr>
    </w:p>
    <w:p w14:paraId="59E67371" w14:textId="5D72009A" w:rsidR="000B53F7" w:rsidRPr="00ED7475" w:rsidRDefault="00771666">
      <w:pPr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ED747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</w:t>
      </w:r>
      <w:r w:rsidR="00107AD8" w:rsidRPr="00ED747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</w:t>
      </w:r>
      <w:r w:rsidR="00107AD8" w:rsidRPr="00ED747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="00107AD8" w:rsidRPr="00ED7475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78E7A8D6" w14:textId="77777777" w:rsidR="000B53F7" w:rsidRPr="00ED7475" w:rsidRDefault="005938EA">
      <w:pPr>
        <w:spacing w:after="120" w:line="276" w:lineRule="auto"/>
        <w:ind w:left="2126"/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CEiDG</w:t>
      </w:r>
      <w:proofErr w:type="spellEnd"/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14:paraId="6A45246F" w14:textId="77777777" w:rsidR="000B53F7" w:rsidRPr="00ED7475" w:rsidRDefault="005938EA">
      <w:pPr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7993988D" w14:textId="77777777" w:rsidR="000B53F7" w:rsidRPr="00ED7475" w:rsidRDefault="005938EA">
      <w:pPr>
        <w:ind w:left="2127"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ED7475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14:paraId="2E505E72" w14:textId="77777777" w:rsidR="000B53F7" w:rsidRPr="00ED7475" w:rsidRDefault="000B53F7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14:paraId="5C4413C1" w14:textId="77777777" w:rsidR="000B53F7" w:rsidRPr="00ED7475" w:rsidRDefault="000B53F7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B6B2DF" w14:textId="77777777" w:rsidR="000B53F7" w:rsidRPr="00ED7475" w:rsidRDefault="000B53F7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0DF8F419" w14:textId="77777777" w:rsidR="000B53F7" w:rsidRPr="00ED7475" w:rsidRDefault="005938EA">
      <w:pPr>
        <w:autoSpaceDE w:val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D7475">
        <w:rPr>
          <w:rFonts w:asciiTheme="minorHAnsi" w:hAnsiTheme="minorHAnsi" w:cstheme="minorHAnsi"/>
          <w:b/>
          <w:sz w:val="28"/>
          <w:szCs w:val="28"/>
        </w:rPr>
        <w:t>OŚWIADCZENIE</w:t>
      </w:r>
    </w:p>
    <w:p w14:paraId="22B929D1" w14:textId="77777777" w:rsidR="000B53F7" w:rsidRPr="00ED7475" w:rsidRDefault="005938EA">
      <w:pPr>
        <w:autoSpaceDE w:val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D7475">
        <w:rPr>
          <w:rFonts w:asciiTheme="minorHAnsi" w:hAnsiTheme="minorHAnsi" w:cstheme="minorHAnsi"/>
          <w:b/>
          <w:sz w:val="28"/>
          <w:szCs w:val="28"/>
        </w:rPr>
        <w:t>o zatrudnieniu osób na podstawie umowy o pracę</w:t>
      </w:r>
    </w:p>
    <w:p w14:paraId="3485FC63" w14:textId="77777777" w:rsidR="000B53F7" w:rsidRPr="00ED7475" w:rsidRDefault="000B53F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E3E881" w14:textId="07236DAE" w:rsidR="000B53F7" w:rsidRPr="00191043" w:rsidRDefault="005938EA" w:rsidP="00615F64">
      <w:pPr>
        <w:pStyle w:val="Tekstpodstawowywcity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 w:rsidR="00191043" w:rsidRPr="007A6084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Pr="00ED7475">
        <w:rPr>
          <w:rFonts w:asciiTheme="minorHAnsi" w:hAnsiTheme="minorHAnsi" w:cstheme="minorHAnsi"/>
          <w:sz w:val="22"/>
          <w:szCs w:val="22"/>
        </w:rPr>
        <w:t xml:space="preserve">prowadzonym w trybie </w:t>
      </w:r>
      <w:r w:rsidR="00615F64">
        <w:rPr>
          <w:rFonts w:asciiTheme="minorHAnsi" w:hAnsiTheme="minorHAnsi" w:cstheme="minorHAnsi"/>
          <w:sz w:val="22"/>
          <w:szCs w:val="22"/>
        </w:rPr>
        <w:br/>
      </w:r>
      <w:r w:rsidRPr="00ED7475">
        <w:rPr>
          <w:rFonts w:asciiTheme="minorHAnsi" w:hAnsiTheme="minorHAnsi" w:cstheme="minorHAnsi"/>
          <w:sz w:val="22"/>
          <w:szCs w:val="22"/>
        </w:rPr>
        <w:t>po</w:t>
      </w:r>
      <w:r w:rsidRPr="00ED7475">
        <w:rPr>
          <w:rFonts w:asciiTheme="minorHAnsi" w:hAnsiTheme="minorHAnsi" w:cstheme="minorHAnsi"/>
          <w:sz w:val="22"/>
          <w:szCs w:val="22"/>
        </w:rPr>
        <w:t>d</w:t>
      </w:r>
      <w:r w:rsidRPr="00ED7475">
        <w:rPr>
          <w:rFonts w:asciiTheme="minorHAnsi" w:hAnsiTheme="minorHAnsi" w:cstheme="minorHAnsi"/>
          <w:sz w:val="22"/>
          <w:szCs w:val="22"/>
        </w:rPr>
        <w:t xml:space="preserve">stawowym na podstawie art. 275 pkt 1 w związku z art. 359 pkt 2 ustawy z dnia 11 września </w:t>
      </w:r>
      <w:r w:rsidR="00615F64">
        <w:rPr>
          <w:rFonts w:asciiTheme="minorHAnsi" w:hAnsiTheme="minorHAnsi" w:cstheme="minorHAnsi"/>
          <w:sz w:val="22"/>
          <w:szCs w:val="22"/>
        </w:rPr>
        <w:br/>
      </w:r>
      <w:r w:rsidRPr="00ED7475">
        <w:rPr>
          <w:rFonts w:asciiTheme="minorHAnsi" w:hAnsiTheme="minorHAnsi" w:cstheme="minorHAnsi"/>
          <w:sz w:val="22"/>
          <w:szCs w:val="22"/>
        </w:rPr>
        <w:t xml:space="preserve">2019 r. Prawo zamówień publicznych, </w:t>
      </w:r>
      <w:r w:rsidR="00771666" w:rsidRPr="00ED7475">
        <w:rPr>
          <w:rFonts w:asciiTheme="minorHAnsi" w:hAnsiTheme="minorHAnsi" w:cstheme="minorHAnsi"/>
          <w:sz w:val="22"/>
          <w:szCs w:val="22"/>
        </w:rPr>
        <w:t>pn.:</w:t>
      </w:r>
      <w:r w:rsidRPr="00ED74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39326" w14:textId="77777777" w:rsidR="00107AD8" w:rsidRPr="00ED7475" w:rsidRDefault="00107AD8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4C1F91" w14:textId="586DFCDC" w:rsidR="00107AD8" w:rsidRPr="00ED7475" w:rsidRDefault="00107AD8" w:rsidP="00107AD8">
      <w:pPr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ED7475">
        <w:rPr>
          <w:rFonts w:asciiTheme="minorHAnsi" w:hAnsiTheme="minorHAnsi" w:cstheme="minorHAnsi"/>
          <w:b/>
          <w:i/>
          <w:iCs/>
          <w:sz w:val="28"/>
          <w:szCs w:val="28"/>
        </w:rPr>
        <w:t>Usługa przygotowywania i dostarczania posiłków dla pacjentów Szpitala Specjalistycznego w Chorzowie.</w:t>
      </w:r>
    </w:p>
    <w:p w14:paraId="0B8DC137" w14:textId="77777777" w:rsidR="00107AD8" w:rsidRPr="00ED7475" w:rsidRDefault="00107AD8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220659" w14:textId="5AC06A4A" w:rsidR="000B53F7" w:rsidRPr="00ED7475" w:rsidRDefault="005938EA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ED7475">
        <w:rPr>
          <w:rFonts w:asciiTheme="minorHAnsi" w:hAnsiTheme="minorHAnsi" w:cstheme="minorHAnsi"/>
          <w:b/>
          <w:sz w:val="22"/>
          <w:szCs w:val="22"/>
        </w:rPr>
        <w:t>Znak sprawy:</w:t>
      </w:r>
      <w:r w:rsidRPr="00ED7475">
        <w:rPr>
          <w:rFonts w:asciiTheme="minorHAnsi" w:hAnsiTheme="minorHAnsi" w:cstheme="minorHAnsi"/>
          <w:sz w:val="22"/>
          <w:szCs w:val="22"/>
        </w:rPr>
        <w:t xml:space="preserve"> </w:t>
      </w:r>
      <w:r w:rsidR="00107AD8" w:rsidRPr="00ED7475">
        <w:rPr>
          <w:rFonts w:asciiTheme="minorHAnsi" w:hAnsiTheme="minorHAnsi" w:cstheme="minorHAnsi"/>
          <w:b/>
          <w:sz w:val="22"/>
          <w:szCs w:val="22"/>
        </w:rPr>
        <w:t>TP/</w:t>
      </w:r>
      <w:r w:rsidR="00ED7475">
        <w:rPr>
          <w:rFonts w:asciiTheme="minorHAnsi" w:hAnsiTheme="minorHAnsi" w:cstheme="minorHAnsi"/>
          <w:b/>
          <w:sz w:val="22"/>
          <w:szCs w:val="22"/>
        </w:rPr>
        <w:t>252/C/1</w:t>
      </w:r>
      <w:r w:rsidR="00191043">
        <w:rPr>
          <w:rFonts w:asciiTheme="minorHAnsi" w:hAnsiTheme="minorHAnsi" w:cstheme="minorHAnsi"/>
          <w:b/>
          <w:sz w:val="22"/>
          <w:szCs w:val="22"/>
        </w:rPr>
        <w:t>4</w:t>
      </w:r>
      <w:r w:rsidR="00ED7475">
        <w:rPr>
          <w:rFonts w:asciiTheme="minorHAnsi" w:hAnsiTheme="minorHAnsi" w:cstheme="minorHAnsi"/>
          <w:b/>
          <w:sz w:val="22"/>
          <w:szCs w:val="22"/>
        </w:rPr>
        <w:t>/26</w:t>
      </w:r>
    </w:p>
    <w:p w14:paraId="37F0BDAD" w14:textId="75334E4D" w:rsidR="00191043" w:rsidRPr="00811732" w:rsidRDefault="00191043" w:rsidP="00191043">
      <w:pPr>
        <w:ind w:left="2127" w:right="-2"/>
        <w:rPr>
          <w:rFonts w:ascii="Calibri" w:eastAsia="Calibri" w:hAnsi="Calibri" w:cs="Calibri"/>
          <w:i/>
          <w:lang w:eastAsia="en-US"/>
        </w:rPr>
      </w:pPr>
      <w:r w:rsidRPr="00811732">
        <w:rPr>
          <w:rFonts w:ascii="Calibri" w:eastAsia="Calibri" w:hAnsi="Calibri" w:cs="Calibri"/>
          <w:i/>
          <w:lang w:eastAsia="en-US"/>
        </w:rPr>
        <w:t xml:space="preserve"> </w:t>
      </w:r>
    </w:p>
    <w:p w14:paraId="29A95CE2" w14:textId="77777777" w:rsidR="00191043" w:rsidRPr="00811732" w:rsidRDefault="00191043" w:rsidP="00191043">
      <w:pPr>
        <w:pStyle w:val="Nagwek"/>
        <w:rPr>
          <w:rFonts w:ascii="Calibri" w:hAnsi="Calibri" w:cs="Calibri"/>
          <w:bCs/>
          <w:sz w:val="22"/>
          <w:szCs w:val="22"/>
        </w:rPr>
      </w:pPr>
    </w:p>
    <w:p w14:paraId="615D1088" w14:textId="77777777" w:rsidR="00191043" w:rsidRPr="00B21AF9" w:rsidRDefault="00191043" w:rsidP="00191043">
      <w:pPr>
        <w:jc w:val="center"/>
        <w:rPr>
          <w:rFonts w:ascii="Calibri" w:hAnsi="Calibri" w:cs="Calibri"/>
          <w:b/>
          <w:sz w:val="24"/>
          <w:szCs w:val="24"/>
        </w:rPr>
      </w:pPr>
    </w:p>
    <w:p w14:paraId="5A51C15F" w14:textId="0FDF136E" w:rsidR="000B53F7" w:rsidRPr="00ED7475" w:rsidRDefault="005938EA">
      <w:pPr>
        <w:autoSpaceDE w:val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ED7475">
        <w:rPr>
          <w:rFonts w:asciiTheme="minorHAnsi" w:hAnsiTheme="minorHAnsi" w:cstheme="minorHAnsi"/>
          <w:bCs/>
          <w:sz w:val="22"/>
          <w:szCs w:val="22"/>
        </w:rPr>
        <w:t>oświadczam(y), że</w:t>
      </w:r>
      <w:r>
        <w:rPr>
          <w:rFonts w:asciiTheme="minorHAnsi" w:hAnsiTheme="minorHAnsi" w:cstheme="minorHAnsi"/>
          <w:bCs/>
          <w:sz w:val="22"/>
          <w:szCs w:val="22"/>
        </w:rPr>
        <w:t xml:space="preserve"> :</w:t>
      </w:r>
    </w:p>
    <w:p w14:paraId="0D744E67" w14:textId="77777777" w:rsidR="000B53F7" w:rsidRPr="00ED7475" w:rsidRDefault="000B53F7">
      <w:pPr>
        <w:autoSpaceDE w:val="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41F086AE" w14:textId="77777777" w:rsidR="000B53F7" w:rsidRPr="00ED7475" w:rsidRDefault="000B53F7">
      <w:pPr>
        <w:autoSpaceDE w:val="0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36BA311" w14:textId="4091488B" w:rsidR="000B53F7" w:rsidRPr="00ED7475" w:rsidRDefault="005938EA">
      <w:pPr>
        <w:autoSpaceDE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</w:t>
      </w:r>
      <w:r w:rsidRPr="00ED7475">
        <w:rPr>
          <w:rFonts w:asciiTheme="minorHAnsi" w:hAnsiTheme="minorHAnsi" w:cstheme="minorHAnsi"/>
          <w:bCs/>
          <w:sz w:val="22"/>
          <w:szCs w:val="22"/>
        </w:rPr>
        <w:t>soby wykonujące wskazane przez Zamawiającego czynności w zakresie realizacji zamówienia, zatrudnione są na podstawie umowy o pracę, jeżeli wykonanie tych czynności polega na wykonywaniu pracy w sposób określony w art. 22 § 1 ustawy z dnia 26</w:t>
      </w:r>
      <w:r w:rsidR="00191043">
        <w:rPr>
          <w:rFonts w:asciiTheme="minorHAnsi" w:hAnsiTheme="minorHAnsi" w:cstheme="minorHAnsi"/>
          <w:bCs/>
          <w:sz w:val="22"/>
          <w:szCs w:val="22"/>
        </w:rPr>
        <w:t xml:space="preserve"> czerwca 1974 r. – Kodeks pracy.</w:t>
      </w:r>
    </w:p>
    <w:p w14:paraId="135BA58F" w14:textId="78EFE4E6" w:rsidR="000B53F7" w:rsidRPr="00ED7475" w:rsidRDefault="005938EA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Pr="00ED7475">
        <w:rPr>
          <w:rFonts w:asciiTheme="minorHAnsi" w:hAnsiTheme="minorHAnsi" w:cstheme="minorHAnsi"/>
          <w:bCs/>
          <w:sz w:val="22"/>
          <w:szCs w:val="22"/>
        </w:rPr>
        <w:t>apoznaliśmy się z wymogami Zamawiającego odnośnie zatrudnienia przez Wykonawcę lub Podwykonawcę osób wykonujących czynności w zakresie realizacji zamówienia na podstawie umowy o pracę, określonymi w Specyfikacji Warunków Zamówienia i uznajemy się za związanych określonymi w niej zasadami postępowania.</w:t>
      </w:r>
    </w:p>
    <w:p w14:paraId="3DEB2562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105F08E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BEA23CB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6C0308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691EBC" w14:textId="77777777" w:rsidR="000B53F7" w:rsidRPr="00ED7475" w:rsidRDefault="000B53F7">
      <w:pPr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4CCBA9C" w14:textId="77777777" w:rsidR="000B53F7" w:rsidRPr="00ED7475" w:rsidRDefault="000B53F7">
      <w:pPr>
        <w:ind w:hanging="284"/>
        <w:rPr>
          <w:rFonts w:asciiTheme="minorHAnsi" w:hAnsiTheme="minorHAnsi" w:cstheme="minorHAnsi"/>
          <w:sz w:val="22"/>
          <w:szCs w:val="22"/>
        </w:rPr>
      </w:pPr>
    </w:p>
    <w:sectPr w:rsidR="000B53F7" w:rsidRPr="00ED7475">
      <w:footerReference w:type="default" r:id="rId7"/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2D9BE" w14:textId="77777777" w:rsidR="00ED203F" w:rsidRDefault="00ED203F">
      <w:r>
        <w:separator/>
      </w:r>
    </w:p>
  </w:endnote>
  <w:endnote w:type="continuationSeparator" w:id="0">
    <w:p w14:paraId="714D89C5" w14:textId="77777777" w:rsidR="00ED203F" w:rsidRDefault="00ED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C0779" w14:textId="77777777" w:rsidR="00AF47C9" w:rsidRDefault="005938EA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5467C3" wp14:editId="761D7343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0" b="0"/>
              <wp:wrapNone/>
              <wp:docPr id="434641541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 w14:anchorId="5366EC9A" id="Line 1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  <w:p w14:paraId="58C77EB4" w14:textId="38F6D0D3" w:rsidR="00AF47C9" w:rsidRDefault="005938EA">
    <w:pPr>
      <w:pStyle w:val="Stopka"/>
      <w:tabs>
        <w:tab w:val="clear" w:pos="4536"/>
      </w:tabs>
      <w:jc w:val="center"/>
    </w:pP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E7289" w14:textId="77777777" w:rsidR="00ED203F" w:rsidRDefault="00ED203F">
      <w:r>
        <w:rPr>
          <w:color w:val="000000"/>
        </w:rPr>
        <w:separator/>
      </w:r>
    </w:p>
  </w:footnote>
  <w:footnote w:type="continuationSeparator" w:id="0">
    <w:p w14:paraId="685B9A52" w14:textId="77777777" w:rsidR="00ED203F" w:rsidRDefault="00ED2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F7"/>
    <w:rsid w:val="000B53F7"/>
    <w:rsid w:val="00107AD8"/>
    <w:rsid w:val="00191043"/>
    <w:rsid w:val="0057106F"/>
    <w:rsid w:val="005938EA"/>
    <w:rsid w:val="005D6952"/>
    <w:rsid w:val="005F79F6"/>
    <w:rsid w:val="00615F64"/>
    <w:rsid w:val="007372CD"/>
    <w:rsid w:val="00771666"/>
    <w:rsid w:val="008100E8"/>
    <w:rsid w:val="00AD3954"/>
    <w:rsid w:val="00AF47C9"/>
    <w:rsid w:val="00D02E45"/>
    <w:rsid w:val="00D81545"/>
    <w:rsid w:val="00ED203F"/>
    <w:rsid w:val="00E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3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/>
      <w:b/>
      <w:kern w:val="3"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rPr>
      <w:sz w:val="16"/>
    </w:rPr>
  </w:style>
  <w:style w:type="paragraph" w:styleId="Tekstkomentarza">
    <w:name w:val="annotation text"/>
    <w:basedOn w:val="Normalny"/>
  </w:style>
  <w:style w:type="paragraph" w:styleId="Tytu">
    <w:name w:val="Title"/>
    <w:basedOn w:val="Normalny"/>
    <w:uiPriority w:val="10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  <w:textAlignment w:val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/>
      <w:b/>
      <w:kern w:val="3"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basedOn w:val="Domylnaczcionkaakapitu"/>
    <w:rPr>
      <w:sz w:val="16"/>
    </w:rPr>
  </w:style>
  <w:style w:type="paragraph" w:styleId="Tekstkomentarza">
    <w:name w:val="annotation text"/>
    <w:basedOn w:val="Normalny"/>
  </w:style>
  <w:style w:type="paragraph" w:styleId="Tytu">
    <w:name w:val="Title"/>
    <w:basedOn w:val="Normalny"/>
    <w:uiPriority w:val="10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  <w:textAlignment w:val="auto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DOKUMENTY\ZAM&#211;WIENIA%20PUBLICZNE\CATERING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szpital</dc:creator>
  <cp:lastModifiedBy>szpital</cp:lastModifiedBy>
  <cp:revision>6</cp:revision>
  <cp:lastPrinted>2024-11-29T07:04:00Z</cp:lastPrinted>
  <dcterms:created xsi:type="dcterms:W3CDTF">2026-01-09T08:55:00Z</dcterms:created>
  <dcterms:modified xsi:type="dcterms:W3CDTF">2026-04-22T09:59:00Z</dcterms:modified>
</cp:coreProperties>
</file>